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F7305" w14:textId="77777777" w:rsidR="001A3044" w:rsidRDefault="001A3044" w:rsidP="000377ED"/>
    <w:p w14:paraId="39545060" w14:textId="77777777" w:rsidR="001A3044" w:rsidRPr="008642EC" w:rsidRDefault="001A3044" w:rsidP="001A304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29C352F" w14:textId="77777777" w:rsidR="001A3044" w:rsidRDefault="001A3044" w:rsidP="001A3044">
      <w:pPr>
        <w:pStyle w:val="BasicParagraph"/>
        <w:suppressAutoHyphens/>
        <w:spacing w:line="240" w:lineRule="auto"/>
        <w:rPr>
          <w:rFonts w:ascii="Times New Roman" w:hAnsi="Times New Roman" w:cs="Times New Roman"/>
          <w:b/>
          <w:bCs/>
          <w:color w:val="000000" w:themeColor="text1"/>
          <w:sz w:val="21"/>
          <w:szCs w:val="21"/>
        </w:rPr>
      </w:pPr>
    </w:p>
    <w:p w14:paraId="6DB142C2" w14:textId="77777777" w:rsidR="001A3044" w:rsidRPr="00582653" w:rsidRDefault="001A3044" w:rsidP="001A304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45B01E4" w14:textId="77777777" w:rsidR="001A3044" w:rsidRDefault="001A3044" w:rsidP="001A30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2645394" w14:textId="77777777" w:rsidR="001A3044" w:rsidRDefault="001A3044" w:rsidP="001A304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DE7471C" w14:textId="77777777" w:rsidR="001A3044" w:rsidRPr="00582653" w:rsidRDefault="001A3044" w:rsidP="001A304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254F915" wp14:editId="60E45FF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C9FB7D6" w14:textId="1B864F18" w:rsidR="001A3044" w:rsidRDefault="001A3044" w:rsidP="001A30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 provision process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65C9590" w14:textId="77777777" w:rsidR="001A3044" w:rsidRDefault="001A3044" w:rsidP="001A304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8E282DC" w14:textId="77777777" w:rsidR="001A3044" w:rsidRPr="00582653" w:rsidRDefault="001A3044" w:rsidP="001A30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4C3320D" w14:textId="77777777" w:rsidR="001A3044" w:rsidRPr="00582653" w:rsidRDefault="001A3044" w:rsidP="001A30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F63E793" w14:textId="77777777" w:rsidR="001A3044" w:rsidRPr="008642EC" w:rsidRDefault="001A3044" w:rsidP="001A304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6B7DDD9" w14:textId="77777777" w:rsidR="001A3044" w:rsidRPr="008642EC" w:rsidRDefault="001A3044" w:rsidP="001A304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6C6B9F4" w14:textId="77777777" w:rsidR="001A3044" w:rsidRPr="00582653" w:rsidRDefault="001A3044" w:rsidP="001A30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0D8A39B" w14:textId="77777777" w:rsidR="001A3044" w:rsidRPr="008642EC" w:rsidRDefault="001A3044" w:rsidP="001A3044">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2091C3F" w14:textId="77777777" w:rsidR="001A3044" w:rsidRPr="008642EC" w:rsidRDefault="001A3044" w:rsidP="001A3044">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28D5371" w14:textId="77777777" w:rsidR="001A3044" w:rsidRPr="00582653" w:rsidRDefault="001A3044" w:rsidP="001A3044">
      <w:pPr>
        <w:pStyle w:val="BasicParagraph"/>
        <w:suppressAutoHyphens/>
        <w:spacing w:line="240" w:lineRule="auto"/>
        <w:rPr>
          <w:rFonts w:ascii="Times New Roman" w:hAnsi="Times New Roman" w:cs="Times New Roman"/>
          <w:color w:val="000000" w:themeColor="text1"/>
          <w:sz w:val="21"/>
          <w:szCs w:val="21"/>
        </w:rPr>
      </w:pPr>
    </w:p>
    <w:p w14:paraId="02C6B7A9" w14:textId="77777777" w:rsidR="001A3044" w:rsidRPr="00582653" w:rsidRDefault="001A3044" w:rsidP="001A304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C808090" w14:textId="77777777" w:rsidR="001A3044" w:rsidRDefault="001A3044" w:rsidP="001A30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8D0E2F3" w14:textId="77777777" w:rsidR="001A3044" w:rsidRDefault="001A3044" w:rsidP="001A3044">
      <w:pPr>
        <w:pStyle w:val="BasicParagraph"/>
        <w:suppressAutoHyphens/>
        <w:spacing w:line="240" w:lineRule="auto"/>
        <w:ind w:left="720"/>
        <w:rPr>
          <w:rFonts w:ascii="Times New Roman" w:hAnsi="Times New Roman" w:cs="Times New Roman"/>
          <w:color w:val="000000" w:themeColor="text1"/>
          <w:sz w:val="21"/>
          <w:szCs w:val="21"/>
        </w:rPr>
      </w:pPr>
    </w:p>
    <w:p w14:paraId="509F352B" w14:textId="77777777" w:rsidR="001A3044" w:rsidRDefault="001A3044" w:rsidP="001A30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6C78D40" w14:textId="77777777" w:rsidR="001A3044" w:rsidRDefault="001A3044" w:rsidP="001A3044">
      <w:pPr>
        <w:pStyle w:val="BasicParagraph"/>
        <w:suppressAutoHyphens/>
        <w:spacing w:line="240" w:lineRule="auto"/>
        <w:ind w:left="1440"/>
        <w:rPr>
          <w:rFonts w:ascii="Times New Roman" w:hAnsi="Times New Roman" w:cs="Times New Roman"/>
          <w:color w:val="000000" w:themeColor="text1"/>
          <w:sz w:val="21"/>
          <w:szCs w:val="21"/>
        </w:rPr>
      </w:pPr>
    </w:p>
    <w:p w14:paraId="30828B25" w14:textId="77777777" w:rsidR="001A3044" w:rsidRDefault="001A3044" w:rsidP="001A30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B20DB71" w14:textId="77777777" w:rsidR="001A3044" w:rsidRDefault="001A3044" w:rsidP="001A3044">
      <w:pPr>
        <w:pStyle w:val="BasicParagraph"/>
        <w:suppressAutoHyphens/>
        <w:spacing w:line="240" w:lineRule="auto"/>
        <w:ind w:left="1440"/>
        <w:rPr>
          <w:rFonts w:ascii="Times New Roman" w:hAnsi="Times New Roman" w:cs="Times New Roman"/>
          <w:color w:val="000000" w:themeColor="text1"/>
          <w:sz w:val="21"/>
          <w:szCs w:val="21"/>
        </w:rPr>
      </w:pPr>
    </w:p>
    <w:p w14:paraId="568F3F16" w14:textId="77777777" w:rsidR="001A3044" w:rsidRDefault="001A3044" w:rsidP="001A304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5F885AC" w14:textId="77777777" w:rsidR="001A3044" w:rsidRDefault="001A3044">
      <w:pPr>
        <w:spacing w:before="0" w:after="160" w:line="259" w:lineRule="auto"/>
      </w:pPr>
      <w:bookmarkStart w:id="0" w:name="_GoBack"/>
      <w:bookmarkEnd w:id="0"/>
      <w:r>
        <w:br w:type="page"/>
      </w:r>
    </w:p>
    <w:p w14:paraId="3094B47B" w14:textId="65AC81B2" w:rsidR="00DA4845" w:rsidRPr="000377ED" w:rsidRDefault="639E1677" w:rsidP="000377ED">
      <w:r>
        <w:rPr>
          <w:noProof/>
        </w:rPr>
        <w:lastRenderedPageBreak/>
        <w:drawing>
          <wp:inline distT="0" distB="0" distL="0" distR="0" wp14:anchorId="00F63D23" wp14:editId="4EAC9404">
            <wp:extent cx="5904310" cy="7913218"/>
            <wp:effectExtent l="0" t="0" r="0" b="0"/>
            <wp:docPr id="199516771" name="Picture 19951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4310" cy="7913218"/>
                    </a:xfrm>
                    <a:prstGeom prst="rect">
                      <a:avLst/>
                    </a:prstGeom>
                  </pic:spPr>
                </pic:pic>
              </a:graphicData>
            </a:graphic>
          </wp:inline>
        </w:drawing>
      </w:r>
    </w:p>
    <w:sectPr w:rsidR="00DA4845" w:rsidRPr="000377ED" w:rsidSect="001A3044">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3B7B" w14:textId="77777777" w:rsidR="000B3A9F" w:rsidRDefault="000B3A9F" w:rsidP="00F1359C">
      <w:pPr>
        <w:spacing w:before="0" w:after="0" w:line="240" w:lineRule="auto"/>
      </w:pPr>
      <w:r>
        <w:separator/>
      </w:r>
    </w:p>
  </w:endnote>
  <w:endnote w:type="continuationSeparator" w:id="0">
    <w:p w14:paraId="4B70C6DB" w14:textId="77777777" w:rsidR="000B3A9F" w:rsidRDefault="000B3A9F"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3069978A" w:rsidR="000E53A8" w:rsidRPr="000E53A8" w:rsidRDefault="000E53A8" w:rsidP="00500ACC">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706C7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00500ACC">
              <w:rPr>
                <w:sz w:val="18"/>
                <w:szCs w:val="18"/>
              </w:rPr>
              <w:t>MPower108 Service provision process</w:t>
            </w:r>
            <w:r w:rsidR="00500ACC">
              <w:rPr>
                <w:sz w:val="18"/>
                <w:szCs w:val="18"/>
              </w:rPr>
              <w:tab/>
            </w:r>
            <w:r w:rsidR="00500ACC">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6C22" w14:textId="77777777" w:rsidR="000B3A9F" w:rsidRDefault="000B3A9F" w:rsidP="00F1359C">
      <w:pPr>
        <w:spacing w:before="0" w:after="0" w:line="240" w:lineRule="auto"/>
      </w:pPr>
      <w:r>
        <w:separator/>
      </w:r>
    </w:p>
  </w:footnote>
  <w:footnote w:type="continuationSeparator" w:id="0">
    <w:p w14:paraId="3FF1D1E9" w14:textId="77777777" w:rsidR="000B3A9F" w:rsidRDefault="000B3A9F"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A9F"/>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3044"/>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0ACC"/>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639E1677"/>
    <w:rsid w:val="6B80BD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1A304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A304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schemas.microsoft.com/office/2006/metadata/properties"/>
    <ds:schemaRef ds:uri="http://schemas.microsoft.com/office/infopath/2007/PartnerControls"/>
    <ds:schemaRef ds:uri="8d123187-21fe-47d9-bb38-a24fa2382a13"/>
    <ds:schemaRef ds:uri="23712732-1a11-42b5-ab16-3cafd502a338"/>
  </ds:schemaRefs>
</ds:datastoreItem>
</file>

<file path=customXml/itemProps2.xml><?xml version="1.0" encoding="utf-8"?>
<ds:datastoreItem xmlns:ds="http://schemas.openxmlformats.org/officeDocument/2006/customXml" ds:itemID="{545745F5-42D1-40AC-8500-E1B35D65C318}"/>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3EAE3D07-680F-4E09-A0CF-EF001A47D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0</TotalTime>
  <Pages>2</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73</cp:revision>
  <dcterms:created xsi:type="dcterms:W3CDTF">2021-11-21T01:28:00Z</dcterms:created>
  <dcterms:modified xsi:type="dcterms:W3CDTF">2023-07-07T04:34:00Z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